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94" w:rsidRDefault="00612794" w:rsidP="008F0D9E">
            <w:r>
              <w:t>Приложение 11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94" w:rsidRDefault="00612794" w:rsidP="008F0D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94" w:rsidRDefault="003941A3" w:rsidP="003941A3">
            <w:r>
              <w:t>о</w:t>
            </w:r>
            <w:r w:rsidR="00612794">
              <w:t>т</w:t>
            </w:r>
            <w:r>
              <w:t xml:space="preserve"> 28.11.2019 </w:t>
            </w:r>
            <w:r w:rsidR="00612794">
              <w:t xml:space="preserve">№ </w:t>
            </w:r>
            <w:r>
              <w:t>58-442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</w:tr>
      <w:tr w:rsidR="00612794" w:rsidTr="00612794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тыс. руб.</w:t>
            </w:r>
          </w:p>
        </w:tc>
      </w:tr>
      <w:tr w:rsidR="00612794" w:rsidTr="00612794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2021 год</w:t>
            </w:r>
          </w:p>
        </w:tc>
      </w:tr>
      <w:tr w:rsidR="00612794" w:rsidTr="00612794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794" w:rsidRDefault="00612794" w:rsidP="008F0D9E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612794" w:rsidRPr="00612794" w:rsidRDefault="0061279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612794" w:rsidTr="00612794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94" w:rsidRDefault="00612794" w:rsidP="008F0D9E">
            <w:pPr>
              <w:jc w:val="center"/>
            </w:pPr>
            <w:r>
              <w:t>8</w:t>
            </w:r>
          </w:p>
        </w:tc>
      </w:tr>
      <w:tr w:rsidR="00612794" w:rsidTr="00612794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12794" w:rsidRDefault="00612794" w:rsidP="008F0D9E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12794" w:rsidRDefault="00612794" w:rsidP="008F0D9E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3 030 000,0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2 437 600,0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2 660 000,0</w:t>
            </w:r>
          </w:p>
        </w:tc>
      </w:tr>
      <w:tr w:rsidR="00612794" w:rsidTr="00612794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12794" w:rsidRDefault="00612794" w:rsidP="008F0D9E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12794" w:rsidRDefault="00612794" w:rsidP="008F0D9E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1 000 000,0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1 000 000,0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900 000,0</w:t>
            </w:r>
          </w:p>
        </w:tc>
      </w:tr>
      <w:tr w:rsidR="00612794" w:rsidTr="00612794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4 030 000,0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3 437 600,0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pPr>
              <w:jc w:val="right"/>
            </w:pPr>
            <w:r>
              <w:t>3 560 000,0</w:t>
            </w:r>
          </w:p>
        </w:tc>
      </w:tr>
      <w:tr w:rsidR="00612794" w:rsidTr="00612794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94" w:rsidRDefault="00612794" w:rsidP="008F0D9E"/>
        </w:tc>
      </w:tr>
    </w:tbl>
    <w:p w:rsidR="00612794" w:rsidRPr="00B660C7" w:rsidRDefault="00612794" w:rsidP="00612794"/>
    <w:p w:rsidR="00E2598B" w:rsidRPr="00612794" w:rsidRDefault="00E2598B" w:rsidP="00612794"/>
    <w:sectPr w:rsidR="00E2598B" w:rsidRPr="00612794" w:rsidSect="0061279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829" w:rsidRDefault="009E4829" w:rsidP="00612794">
      <w:r>
        <w:separator/>
      </w:r>
    </w:p>
  </w:endnote>
  <w:endnote w:type="continuationSeparator" w:id="1">
    <w:p w:rsidR="009E4829" w:rsidRDefault="009E4829" w:rsidP="00612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829" w:rsidRDefault="009E4829" w:rsidP="00612794">
      <w:r>
        <w:separator/>
      </w:r>
    </w:p>
  </w:footnote>
  <w:footnote w:type="continuationSeparator" w:id="1">
    <w:p w:rsidR="009E4829" w:rsidRDefault="009E4829" w:rsidP="00612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794" w:rsidRDefault="009F28FC" w:rsidP="00D054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279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2794" w:rsidRDefault="006127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794" w:rsidRDefault="009F28FC" w:rsidP="00D0542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1279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2794">
      <w:rPr>
        <w:rStyle w:val="a7"/>
        <w:noProof/>
      </w:rPr>
      <w:t>1</w:t>
    </w:r>
    <w:r>
      <w:rPr>
        <w:rStyle w:val="a7"/>
      </w:rPr>
      <w:fldChar w:fldCharType="end"/>
    </w:r>
  </w:p>
  <w:p w:rsidR="00612794" w:rsidRDefault="0061279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612794"/>
    <w:rsid w:val="001815E7"/>
    <w:rsid w:val="002119EF"/>
    <w:rsid w:val="00223873"/>
    <w:rsid w:val="0026641C"/>
    <w:rsid w:val="002C3F39"/>
    <w:rsid w:val="003313B7"/>
    <w:rsid w:val="003941A3"/>
    <w:rsid w:val="00612794"/>
    <w:rsid w:val="006808C6"/>
    <w:rsid w:val="00865AA9"/>
    <w:rsid w:val="009E4829"/>
    <w:rsid w:val="009F28FC"/>
    <w:rsid w:val="00A24CAF"/>
    <w:rsid w:val="00AA5CEA"/>
    <w:rsid w:val="00B31879"/>
    <w:rsid w:val="00B912FD"/>
    <w:rsid w:val="00DD356B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27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12794"/>
  </w:style>
  <w:style w:type="paragraph" w:styleId="a5">
    <w:name w:val="footer"/>
    <w:basedOn w:val="a"/>
    <w:link w:val="a6"/>
    <w:uiPriority w:val="99"/>
    <w:semiHidden/>
    <w:unhideWhenUsed/>
    <w:rsid w:val="006127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794"/>
  </w:style>
  <w:style w:type="character" w:styleId="a7">
    <w:name w:val="page number"/>
    <w:basedOn w:val="a0"/>
    <w:uiPriority w:val="99"/>
    <w:semiHidden/>
    <w:unhideWhenUsed/>
    <w:rsid w:val="00612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5</cp:revision>
  <dcterms:created xsi:type="dcterms:W3CDTF">2019-11-19T14:18:00Z</dcterms:created>
  <dcterms:modified xsi:type="dcterms:W3CDTF">2019-11-27T13:34:00Z</dcterms:modified>
</cp:coreProperties>
</file>